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4B0DB" w14:textId="77777777" w:rsidR="0066077A" w:rsidRDefault="0066077A" w:rsidP="006607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SAPCOTE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2D91A36B" w14:textId="77777777" w:rsidR="0066077A" w:rsidRDefault="0066077A" w:rsidP="006607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Draper.</w:t>
      </w:r>
    </w:p>
    <w:p w14:paraId="4736FBE3" w14:textId="77777777" w:rsidR="0066077A" w:rsidRDefault="0066077A" w:rsidP="0066077A">
      <w:pPr>
        <w:pStyle w:val="NoSpacing"/>
        <w:rPr>
          <w:rFonts w:cs="Times New Roman"/>
          <w:szCs w:val="24"/>
        </w:rPr>
      </w:pPr>
    </w:p>
    <w:p w14:paraId="236A2043" w14:textId="77777777" w:rsidR="0066077A" w:rsidRDefault="0066077A" w:rsidP="0066077A">
      <w:pPr>
        <w:pStyle w:val="NoSpacing"/>
        <w:rPr>
          <w:rFonts w:cs="Times New Roman"/>
          <w:szCs w:val="24"/>
        </w:rPr>
      </w:pPr>
    </w:p>
    <w:p w14:paraId="39647A4A" w14:textId="77777777" w:rsidR="0066077A" w:rsidRDefault="0066077A" w:rsidP="006607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5EB43B74" w14:textId="77777777" w:rsidR="0066077A" w:rsidRDefault="0066077A" w:rsidP="006607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359B16C" w14:textId="77777777" w:rsidR="0066077A" w:rsidRDefault="0066077A" w:rsidP="0066077A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62F865BB" w14:textId="77777777" w:rsidR="0066077A" w:rsidRDefault="0066077A" w:rsidP="0066077A">
      <w:pPr>
        <w:pStyle w:val="NoSpacing"/>
        <w:rPr>
          <w:rFonts w:cs="Times New Roman"/>
          <w:szCs w:val="24"/>
        </w:rPr>
      </w:pPr>
    </w:p>
    <w:p w14:paraId="6E63AD8B" w14:textId="77777777" w:rsidR="0066077A" w:rsidRDefault="0066077A" w:rsidP="0066077A">
      <w:pPr>
        <w:pStyle w:val="NoSpacing"/>
        <w:rPr>
          <w:rFonts w:cs="Times New Roman"/>
          <w:szCs w:val="24"/>
        </w:rPr>
      </w:pPr>
    </w:p>
    <w:p w14:paraId="01059BF2" w14:textId="77777777" w:rsidR="0066077A" w:rsidRDefault="0066077A" w:rsidP="006607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27885D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882EE" w14:textId="77777777" w:rsidR="0066077A" w:rsidRDefault="0066077A" w:rsidP="009139A6">
      <w:r>
        <w:separator/>
      </w:r>
    </w:p>
  </w:endnote>
  <w:endnote w:type="continuationSeparator" w:id="0">
    <w:p w14:paraId="631E1B3C" w14:textId="77777777" w:rsidR="0066077A" w:rsidRDefault="006607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E6D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49E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151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5E7DB" w14:textId="77777777" w:rsidR="0066077A" w:rsidRDefault="0066077A" w:rsidP="009139A6">
      <w:r>
        <w:separator/>
      </w:r>
    </w:p>
  </w:footnote>
  <w:footnote w:type="continuationSeparator" w:id="0">
    <w:p w14:paraId="3365F961" w14:textId="77777777" w:rsidR="0066077A" w:rsidRDefault="006607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F07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99D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C3F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77A"/>
    <w:rsid w:val="000666E0"/>
    <w:rsid w:val="002510B7"/>
    <w:rsid w:val="00270799"/>
    <w:rsid w:val="005C130B"/>
    <w:rsid w:val="0066077A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A6C71"/>
  <w15:chartTrackingRefBased/>
  <w15:docId w15:val="{14385226-2F14-4524-AFF9-627708AE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2024-05-24T20:44:00Z</dcterms:created>
  <dcterms:modified xsi:type="dcterms:W3CDTF">2024-05-24T20:45:00Z</dcterms:modified>
</cp:coreProperties>
</file>